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6B70" w:rsidRDefault="00416B70" w:rsidP="00416B70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William MARCHET</w:t>
      </w:r>
      <w:r>
        <w:rPr>
          <w:rFonts w:ascii="Times New Roman" w:hAnsi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/>
          <w:sz w:val="24"/>
          <w:szCs w:val="24"/>
        </w:rPr>
        <w:t>fl.1434)</w:t>
      </w:r>
    </w:p>
    <w:p w:rsidR="00416B70" w:rsidRDefault="00416B70" w:rsidP="00416B70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of the diocese of Exeter.</w:t>
      </w:r>
    </w:p>
    <w:p w:rsidR="00416B70" w:rsidRDefault="00416B70" w:rsidP="00416B70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416B70" w:rsidRDefault="00416B70" w:rsidP="00416B70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416B70" w:rsidRDefault="00416B70" w:rsidP="00416B70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1434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He was ordained to his first tonsure.</w:t>
      </w:r>
    </w:p>
    <w:p w:rsidR="00416B70" w:rsidRDefault="00416B70" w:rsidP="00416B70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("Register of Edmund Lacy, Bishop of Exeter 1420-55" part 4 p.154)</w:t>
      </w:r>
    </w:p>
    <w:p w:rsidR="00416B70" w:rsidRDefault="00416B70" w:rsidP="00416B70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416B70" w:rsidRDefault="00416B70" w:rsidP="00416B70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416B70" w:rsidRDefault="00416B70" w:rsidP="00416B70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 November 2016</w:t>
      </w:r>
    </w:p>
    <w:p w:rsidR="006B2F86" w:rsidRDefault="00776D7E" w:rsidP="00E71FC3">
      <w:pPr>
        <w:pStyle w:val="NoSpacing"/>
      </w:pPr>
    </w:p>
    <w:p w:rsidR="00776D7E" w:rsidRPr="00E71FC3" w:rsidRDefault="00776D7E" w:rsidP="00E71FC3">
      <w:pPr>
        <w:pStyle w:val="NoSpacing"/>
      </w:pPr>
      <w:bookmarkStart w:id="0" w:name="_GoBack"/>
      <w:bookmarkEnd w:id="0"/>
    </w:p>
    <w:sectPr w:rsidR="00776D7E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6B70" w:rsidRDefault="00416B70" w:rsidP="00E71FC3">
      <w:pPr>
        <w:spacing w:after="0" w:line="240" w:lineRule="auto"/>
      </w:pPr>
      <w:r>
        <w:separator/>
      </w:r>
    </w:p>
  </w:endnote>
  <w:endnote w:type="continuationSeparator" w:id="0">
    <w:p w:rsidR="00416B70" w:rsidRDefault="00416B7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6B70" w:rsidRDefault="00416B70" w:rsidP="00E71FC3">
      <w:pPr>
        <w:spacing w:after="0" w:line="240" w:lineRule="auto"/>
      </w:pPr>
      <w:r>
        <w:separator/>
      </w:r>
    </w:p>
  </w:footnote>
  <w:footnote w:type="continuationSeparator" w:id="0">
    <w:p w:rsidR="00416B70" w:rsidRDefault="00416B7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6B70"/>
    <w:rsid w:val="001A7C09"/>
    <w:rsid w:val="00416B70"/>
    <w:rsid w:val="00733BE7"/>
    <w:rsid w:val="00776D7E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D8CE88"/>
  <w15:chartTrackingRefBased/>
  <w15:docId w15:val="{107C189B-BCC8-498F-BD6F-21FE68916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paragraph" w:customStyle="1" w:styleId="Body">
    <w:name w:val="Body"/>
    <w:rsid w:val="00416B7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sz w:val="22"/>
      <w:szCs w:val="22"/>
      <w:bdr w:val="nil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28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2016-11-09T22:20:00Z</dcterms:created>
  <dcterms:modified xsi:type="dcterms:W3CDTF">2016-11-09T22:21:00Z</dcterms:modified>
</cp:coreProperties>
</file>